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C1C644" w14:textId="3B343BFC" w:rsidR="00BA00AB" w:rsidRDefault="000E7BF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Sir John NEWMAN</w:t>
      </w:r>
      <w:r>
        <w:rPr>
          <w:rFonts w:ascii="Times New Roman" w:hAnsi="Times New Roman" w:cs="Times New Roman"/>
          <w:sz w:val="24"/>
          <w:szCs w:val="24"/>
        </w:rPr>
        <w:t xml:space="preserve">        (fl.1497)</w:t>
      </w:r>
    </w:p>
    <w:p w14:paraId="5DEDF588" w14:textId="0CF14B16" w:rsidR="000E7BF4" w:rsidRDefault="000E7BF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DA34F4" w14:textId="112E43B1" w:rsidR="000E7BF4" w:rsidRDefault="000E7BF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E7A8FB" w14:textId="32B10062" w:rsidR="000E7BF4" w:rsidRDefault="000E7BF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1497</w:t>
      </w:r>
      <w:r>
        <w:rPr>
          <w:rFonts w:ascii="Times New Roman" w:hAnsi="Times New Roman" w:cs="Times New Roman"/>
          <w:sz w:val="24"/>
          <w:szCs w:val="24"/>
        </w:rPr>
        <w:tab/>
        <w:t>He was overseer of the Will of William Aubrey of Wells(q.v.).   (H.P. p.29)</w:t>
      </w:r>
    </w:p>
    <w:p w14:paraId="4B687223" w14:textId="00EF8DF2" w:rsidR="000E7BF4" w:rsidRDefault="000E7BF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253F9B" w14:textId="0D05C3C0" w:rsidR="000E7BF4" w:rsidRDefault="000E7BF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3362B2" w14:textId="0DADCD52" w:rsidR="000E7BF4" w:rsidRPr="000E7BF4" w:rsidRDefault="000E7BF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November 2021</w:t>
      </w:r>
    </w:p>
    <w:sectPr w:rsidR="000E7BF4" w:rsidRPr="000E7BF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A1D9F" w14:textId="77777777" w:rsidR="000E7BF4" w:rsidRDefault="000E7BF4" w:rsidP="009139A6">
      <w:r>
        <w:separator/>
      </w:r>
    </w:p>
  </w:endnote>
  <w:endnote w:type="continuationSeparator" w:id="0">
    <w:p w14:paraId="29280108" w14:textId="77777777" w:rsidR="000E7BF4" w:rsidRDefault="000E7BF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7D6B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D470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1F26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017DD" w14:textId="77777777" w:rsidR="000E7BF4" w:rsidRDefault="000E7BF4" w:rsidP="009139A6">
      <w:r>
        <w:separator/>
      </w:r>
    </w:p>
  </w:footnote>
  <w:footnote w:type="continuationSeparator" w:id="0">
    <w:p w14:paraId="0EDE172F" w14:textId="77777777" w:rsidR="000E7BF4" w:rsidRDefault="000E7BF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BA06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233D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BD2D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BF4"/>
    <w:rsid w:val="000666E0"/>
    <w:rsid w:val="000E7BF4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F87B61"/>
  <w15:chartTrackingRefBased/>
  <w15:docId w15:val="{5E4ECC45-0B85-4303-B865-14A5515F4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2021-11-19T21:03:00Z</dcterms:created>
  <dcterms:modified xsi:type="dcterms:W3CDTF">2021-11-19T21:05:00Z</dcterms:modified>
</cp:coreProperties>
</file>